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19D5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WESTWODE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C35F665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Pewterer.</w:t>
      </w:r>
    </w:p>
    <w:p w14:paraId="0D3A3778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6EA19B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3A74D3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He,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</w:t>
      </w:r>
    </w:p>
    <w:p w14:paraId="25A0A15D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and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Nicholas’ executors, made a plaint of debt against </w:t>
      </w:r>
    </w:p>
    <w:p w14:paraId="1E5B370B" w14:textId="77777777" w:rsidR="00810181" w:rsidRDefault="00810181" w:rsidP="00810181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Dukwra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Rainham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Essex(q.v.), and Richard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Launde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2C5B54B3" w14:textId="77777777" w:rsidR="00810181" w:rsidRDefault="00810181" w:rsidP="00810181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North Witham, Lincolnshire(q.v.).   </w:t>
      </w:r>
    </w:p>
    <w:p w14:paraId="46CD173E" w14:textId="77777777" w:rsidR="00810181" w:rsidRDefault="00810181" w:rsidP="00810181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01728D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945A92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637A97" w14:textId="77777777" w:rsidR="00810181" w:rsidRDefault="00810181" w:rsidP="008101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2022</w:t>
      </w:r>
    </w:p>
    <w:p w14:paraId="3AC24A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075AB" w14:textId="77777777" w:rsidR="00810181" w:rsidRDefault="00810181" w:rsidP="009139A6">
      <w:r>
        <w:separator/>
      </w:r>
    </w:p>
  </w:endnote>
  <w:endnote w:type="continuationSeparator" w:id="0">
    <w:p w14:paraId="7E0D1C74" w14:textId="77777777" w:rsidR="00810181" w:rsidRDefault="008101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6BE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BA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9D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40B0" w14:textId="77777777" w:rsidR="00810181" w:rsidRDefault="00810181" w:rsidP="009139A6">
      <w:r>
        <w:separator/>
      </w:r>
    </w:p>
  </w:footnote>
  <w:footnote w:type="continuationSeparator" w:id="0">
    <w:p w14:paraId="485FAC9F" w14:textId="77777777" w:rsidR="00810181" w:rsidRDefault="008101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A7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9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A0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181"/>
    <w:rsid w:val="000666E0"/>
    <w:rsid w:val="002510B7"/>
    <w:rsid w:val="005C130B"/>
    <w:rsid w:val="0081018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0AF"/>
  <w15:chartTrackingRefBased/>
  <w15:docId w15:val="{2DE9DDA7-03BC-4749-93B3-711BCC78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101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2022-08-03T14:03:00Z</dcterms:created>
  <dcterms:modified xsi:type="dcterms:W3CDTF">2022-08-03T14:04:00Z</dcterms:modified>
</cp:coreProperties>
</file>